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E5D6E" w14:textId="77777777" w:rsidR="006E068C" w:rsidRDefault="006E068C" w:rsidP="006E06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LEGH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75730878" w14:textId="77777777" w:rsidR="006E068C" w:rsidRDefault="006E068C" w:rsidP="006E06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Ermington. Franklin.</w:t>
      </w:r>
    </w:p>
    <w:p w14:paraId="5918D6AF" w14:textId="77777777" w:rsidR="006E068C" w:rsidRDefault="006E068C" w:rsidP="006E068C">
      <w:pPr>
        <w:pStyle w:val="NoSpacing"/>
        <w:rPr>
          <w:rFonts w:cs="Times New Roman"/>
          <w:szCs w:val="24"/>
        </w:rPr>
      </w:pPr>
    </w:p>
    <w:p w14:paraId="28F0D16A" w14:textId="77777777" w:rsidR="006E068C" w:rsidRDefault="006E068C" w:rsidP="006E068C">
      <w:pPr>
        <w:pStyle w:val="NoSpacing"/>
        <w:rPr>
          <w:rFonts w:cs="Times New Roman"/>
          <w:szCs w:val="24"/>
        </w:rPr>
      </w:pPr>
    </w:p>
    <w:p w14:paraId="399EA12E" w14:textId="77777777" w:rsidR="006E068C" w:rsidRDefault="006E068C" w:rsidP="006E06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159A3B1A" w14:textId="77777777" w:rsidR="006E068C" w:rsidRDefault="006E068C" w:rsidP="006E06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58DA22AB" w14:textId="77777777" w:rsidR="006E068C" w:rsidRDefault="006E068C" w:rsidP="006E06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Devon.</w:t>
      </w:r>
    </w:p>
    <w:p w14:paraId="4370EC3D" w14:textId="77777777" w:rsidR="006E068C" w:rsidRDefault="006E068C" w:rsidP="006E06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p.159)</w:t>
      </w:r>
    </w:p>
    <w:p w14:paraId="5E23AC23" w14:textId="77777777" w:rsidR="006E068C" w:rsidRDefault="006E068C" w:rsidP="006E068C">
      <w:pPr>
        <w:pStyle w:val="NoSpacing"/>
        <w:rPr>
          <w:rFonts w:cs="Times New Roman"/>
          <w:szCs w:val="24"/>
        </w:rPr>
      </w:pPr>
    </w:p>
    <w:p w14:paraId="198F9B9A" w14:textId="77777777" w:rsidR="006E068C" w:rsidRDefault="006E068C" w:rsidP="006E068C">
      <w:pPr>
        <w:pStyle w:val="NoSpacing"/>
        <w:rPr>
          <w:rFonts w:cs="Times New Roman"/>
          <w:szCs w:val="24"/>
        </w:rPr>
      </w:pPr>
    </w:p>
    <w:p w14:paraId="3551111A" w14:textId="77777777" w:rsidR="006E068C" w:rsidRDefault="006E068C" w:rsidP="006E06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2023</w:t>
      </w:r>
    </w:p>
    <w:p w14:paraId="43967F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7C6D" w14:textId="77777777" w:rsidR="006E068C" w:rsidRDefault="006E068C" w:rsidP="009139A6">
      <w:r>
        <w:separator/>
      </w:r>
    </w:p>
  </w:endnote>
  <w:endnote w:type="continuationSeparator" w:id="0">
    <w:p w14:paraId="2DC43C1D" w14:textId="77777777" w:rsidR="006E068C" w:rsidRDefault="006E06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BAB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09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21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FA124" w14:textId="77777777" w:rsidR="006E068C" w:rsidRDefault="006E068C" w:rsidP="009139A6">
      <w:r>
        <w:separator/>
      </w:r>
    </w:p>
  </w:footnote>
  <w:footnote w:type="continuationSeparator" w:id="0">
    <w:p w14:paraId="708BCB53" w14:textId="77777777" w:rsidR="006E068C" w:rsidRDefault="006E06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77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D56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66B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68C"/>
    <w:rsid w:val="000666E0"/>
    <w:rsid w:val="002510B7"/>
    <w:rsid w:val="005C130B"/>
    <w:rsid w:val="006E068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DC160"/>
  <w15:chartTrackingRefBased/>
  <w15:docId w15:val="{EDC08593-2DCB-4CF5-9E42-4D0256288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2023-12-18T16:16:00Z</dcterms:created>
  <dcterms:modified xsi:type="dcterms:W3CDTF">2023-12-18T16:16:00Z</dcterms:modified>
</cp:coreProperties>
</file>